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FF9E6" w14:textId="36A7F060" w:rsidR="00BA00AB" w:rsidRDefault="0011135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SHIRBURN</w:t>
      </w:r>
      <w:r>
        <w:rPr>
          <w:rFonts w:ascii="Times New Roman" w:hAnsi="Times New Roman" w:cs="Times New Roman"/>
          <w:sz w:val="24"/>
          <w:szCs w:val="24"/>
        </w:rPr>
        <w:t xml:space="preserve">        (d.ca.1462)</w:t>
      </w:r>
    </w:p>
    <w:p w14:paraId="63BD6392" w14:textId="3031E7ED" w:rsidR="00111353" w:rsidRDefault="0011135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Kelf</w:t>
      </w:r>
      <w:r w:rsidR="009B72A7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eld</w:t>
      </w:r>
      <w:proofErr w:type="spellEnd"/>
      <w:r>
        <w:rPr>
          <w:rFonts w:ascii="Times New Roman" w:hAnsi="Times New Roman" w:cs="Times New Roman"/>
          <w:sz w:val="24"/>
          <w:szCs w:val="24"/>
        </w:rPr>
        <w:t>, Yorkshire.</w:t>
      </w:r>
    </w:p>
    <w:p w14:paraId="16FD6F2C" w14:textId="139EA6C8" w:rsidR="00111353" w:rsidRDefault="0011135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7103AF" w14:textId="32A73B89" w:rsidR="00111353" w:rsidRDefault="0011135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A3C897" w14:textId="7051E195" w:rsidR="00111353" w:rsidRDefault="0011135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Apr.1462</w:t>
      </w:r>
      <w:r>
        <w:rPr>
          <w:rFonts w:ascii="Times New Roman" w:hAnsi="Times New Roman" w:cs="Times New Roman"/>
          <w:sz w:val="24"/>
          <w:szCs w:val="24"/>
        </w:rPr>
        <w:tab/>
        <w:t>Probate of his Will.   (W.Y.R. p.150)</w:t>
      </w:r>
    </w:p>
    <w:p w14:paraId="1047FF0D" w14:textId="35105B2F" w:rsidR="00111353" w:rsidRDefault="0011135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86DC29" w14:textId="03B8F2AE" w:rsidR="00111353" w:rsidRDefault="0011135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42B242" w14:textId="6BDC436D" w:rsidR="00111353" w:rsidRPr="00111353" w:rsidRDefault="0011135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June 2022</w:t>
      </w:r>
    </w:p>
    <w:sectPr w:rsidR="00111353" w:rsidRPr="001113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6B151" w14:textId="77777777" w:rsidR="00111353" w:rsidRDefault="00111353" w:rsidP="009139A6">
      <w:r>
        <w:separator/>
      </w:r>
    </w:p>
  </w:endnote>
  <w:endnote w:type="continuationSeparator" w:id="0">
    <w:p w14:paraId="79D5FA45" w14:textId="77777777" w:rsidR="00111353" w:rsidRDefault="001113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9FC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2249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73E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2C771" w14:textId="77777777" w:rsidR="00111353" w:rsidRDefault="00111353" w:rsidP="009139A6">
      <w:r>
        <w:separator/>
      </w:r>
    </w:p>
  </w:footnote>
  <w:footnote w:type="continuationSeparator" w:id="0">
    <w:p w14:paraId="2A9FADA5" w14:textId="77777777" w:rsidR="00111353" w:rsidRDefault="001113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053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C3B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569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353"/>
    <w:rsid w:val="000666E0"/>
    <w:rsid w:val="00111353"/>
    <w:rsid w:val="002510B7"/>
    <w:rsid w:val="005C130B"/>
    <w:rsid w:val="00826F5C"/>
    <w:rsid w:val="009139A6"/>
    <w:rsid w:val="009448BB"/>
    <w:rsid w:val="009B72A7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57A5E"/>
  <w15:chartTrackingRefBased/>
  <w15:docId w15:val="{DD9D1128-FA0B-4839-AA07-51B40EEE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2022-06-30T20:23:00Z</dcterms:created>
  <dcterms:modified xsi:type="dcterms:W3CDTF">2022-06-30T20:27:00Z</dcterms:modified>
</cp:coreProperties>
</file>